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6c25567" w14:textId="6c25567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A005E">
        <w:t>93</w:t>
      </w:r>
      <w:r w:rsidRPr="00884690" w:rsidR="00AE1F41">
        <w:t>. St-</w:t>
      </w:r>
      <w:r w:rsidR="00C36A7A">
        <w:t>782/2021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     TRGOVAČKI SUD U  </w:t>
      </w:r>
      <w:r w:rsidRPr="00884690" w:rsidR="00884690">
        <w:t>PAZINU</w:t>
      </w:r>
    </w:p>
    <w:p w:rsidRPr="00884690" w:rsidR="00B3614A" w:rsidP="00B3614A" w:rsidRDefault="00B3614A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proofErr w:type="spellStart"/>
      <w:r w:rsidR="00884690">
        <w:rPr>
          <w:shd w:val="clear" w:color="auto" w:fill="FFFFFF"/>
        </w:rPr>
        <w:t>Dršćevka</w:t>
      </w:r>
      <w:proofErr w:type="spellEnd"/>
      <w:r w:rsidR="00884690">
        <w:rPr>
          <w:shd w:val="clear" w:color="auto" w:fill="FFFFFF"/>
        </w:rPr>
        <w:t xml:space="preserve"> 1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Pr="00884690">
        <w:rPr>
          <w:shd w:val="clear" w:color="auto" w:fill="FFFFFF"/>
        </w:rPr>
        <w:t>52000, Pazin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884690">
        <w:t>ke Hrvatske broj: 31-Su-266/21-6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A005E">
        <w:t>93</w:t>
      </w:r>
      <w:r w:rsidR="00884690">
        <w:t>. St</w:t>
      </w:r>
      <w:r w:rsidR="00C36A7A">
        <w:t>-782/2021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C36A7A" w:rsidP="00C36A7A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C36A7A">
        <w:t>LE ROI jednostavno društvo s ograničenom odgovornošću za ugostiteljstvo;</w:t>
      </w:r>
    </w:p>
    <w:p w:rsidR="006F725E" w:rsidP="00C36A7A" w:rsidRDefault="00C36A7A">
      <w:pPr>
        <w:tabs>
          <w:tab w:val="left" w:pos="709"/>
        </w:tabs>
        <w:ind w:left="708"/>
        <w:jc w:val="both"/>
      </w:pPr>
      <w:r>
        <w:t xml:space="preserve">OIB: 55964371332, Zagreb, </w:t>
      </w:r>
      <w:proofErr w:type="spellStart"/>
      <w:r>
        <w:t>Lelijski</w:t>
      </w:r>
      <w:proofErr w:type="spellEnd"/>
      <w:r>
        <w:t xml:space="preserve"> odvojak 30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36A7A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36A7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36A7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C36A7A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C36A7A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C36A7A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6A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A7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36A7A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36A7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36A7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St-782/2021</izvorni_sadrzaj>
    <derivirana_varijabla naziv="DomainObject.Predmet.OznakaBroj_1">St-782/2021</derivirana_varijabla>
  </DomainObject.Predmet.OznakaBroj>
  <DomainObject.Predmet.OznakaBrojOptuznogAkta>
    <izvorni_sadrzaj>04-06-21-1585</izvorni_sadrzaj>
    <derivirana_varijabla naziv="DomainObject.Predmet.OznakaBrojOptuznogAkta_1">04-06-21-1585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 ROI jednostavno društvo s ograničenom odgovornošću za ugostiteljstvo</izvorni_sadrzaj>
    <derivirana_varijabla naziv="DomainObject.Predmet.ProtustrankaFormated_1">  LE ROI jednostavno društvo s ograničenom odgovornošću za ugostiteljstvo</derivirana_varijabla>
  </DomainObject.Predmet.ProtustrankaFormated>
  <DomainObject.Predmet.ProtustrankaFormatedOIB>
    <izvorni_sadrzaj>  LE ROI jednostavno društvo s ograničenom odgovornošću za ugostiteljstvo, OIB 55964371332</izvorni_sadrzaj>
    <derivirana_varijabla naziv="DomainObject.Predmet.ProtustrankaFormatedOIB_1">  LE ROI jednostavno društvo s ograničenom odgovornošću za ugostiteljstvo, OIB 55964371332</derivirana_varijabla>
  </DomainObject.Predmet.ProtustrankaFormatedOIB>
  <DomainObject.Predmet.ProtustrankaFormatedWithAdress>
    <izvorni_sadrzaj> LE ROI jednostavno društvo s ograničenom odgovornošću za ugostiteljstvo, Lelijski odvojak 30, 10000 Zagreb</izvorni_sadrzaj>
    <derivirana_varijabla naziv="DomainObject.Predmet.ProtustrankaFormatedWithAdress_1"> LE ROI jednostavno društvo s ograničenom odgovornošću za ugostiteljstvo, Lelijski odvojak 30, 10000 Zagreb</derivirana_varijabla>
  </DomainObject.Predmet.ProtustrankaFormatedWithAdress>
  <DomainObject.Predmet.ProtustrankaFormatedWithAdressOIB>
    <izvorni_sadrzaj> LE ROI jednostavno društvo s ograničenom odgovornošću za ugostiteljstvo, OIB 55964371332, Lelijski odvojak 30, 10000 Zagreb</izvorni_sadrzaj>
    <derivirana_varijabla naziv="DomainObject.Predmet.ProtustrankaFormatedWithAdressOIB_1"> LE ROI jednostavno društvo s ograničenom odgovornošću za ugostiteljstvo, OIB 55964371332, Lelijski odvojak 30, 10000 Zagreb</derivirana_varijabla>
  </DomainObject.Predmet.ProtustrankaFormatedWithAdressOIB>
  <DomainObject.Predmet.ProtustrankaWithAdress>
    <izvorni_sadrzaj>LE ROI jednostavno društvo s ograničenom odgovornošću za ugostiteljstvo Lelijski odvojak 30, 10000 Zagreb</izvorni_sadrzaj>
    <derivirana_varijabla naziv="DomainObject.Predmet.ProtustrankaWithAdress_1">LE ROI jednostavno društvo s ograničenom odgovornošću za ugostiteljstvo Lelijski odvojak 30, 10000 Zagreb</derivirana_varijabla>
  </DomainObject.Predmet.ProtustrankaWithAdress>
  <DomainObject.Predmet.ProtustrankaWithAdressOIB>
    <izvorni_sadrzaj>LE ROI jednostavno društvo s ograničenom odgovornošću za ugostiteljstvo, OIB 55964371332, Lelijski odvojak 30, 10000 Zagreb</izvorni_sadrzaj>
    <derivirana_varijabla naziv="DomainObject.Predmet.ProtustrankaWithAdressOIB_1">LE ROI jednostavno društvo s ograničenom odgovornošću za ugostiteljstvo, OIB 55964371332, Lelijski odvojak 30, 10000 Zagreb</derivirana_varijabla>
  </DomainObject.Predmet.ProtustrankaWithAdressOIB>
  <DomainObject.Predmet.ProtustrankaNazivFormated>
    <izvorni_sadrzaj>LE ROI jednostavno društvo s ograničenom odgovornošću za ugostiteljstvo</izvorni_sadrzaj>
    <derivirana_varijabla naziv="DomainObject.Predmet.ProtustrankaNazivFormated_1">LE ROI jednostavno društvo s ograničenom odgovornošću za ugostiteljstvo</derivirana_varijabla>
  </DomainObject.Predmet.ProtustrankaNazivFormated>
  <DomainObject.Predmet.ProtustrankaNazivFormatedOIB>
    <izvorni_sadrzaj>LE ROI jednostavno društvo s ograničenom odgovornošću za ugostiteljstvo, OIB 55964371332</izvorni_sadrzaj>
    <derivirana_varijabla naziv="DomainObject.Predmet.ProtustrankaNazivFormatedOIB_1">LE ROI jednostavno društvo s ograničenom odgovornošću za ugostiteljstvo, OIB 55964371332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 ROI jednostavno društvo s ograničenom odgovornošću za ugostiteljstvo</item>
    </izvorni_sadrzaj>
    <derivirana_varijabla naziv="DomainObject.Predmet.ProtuStrankaListFormated_1">
      <item>LE ROI jednostavno društvo s ograničenom odgovornošću za ugostiteljstvo</item>
    </derivirana_varijabla>
  </DomainObject.Predmet.ProtuStrankaListFormated>
  <DomainObject.Predmet.ProtuStrankaListFormatedOIB>
    <izvorni_sadrzaj>
      <item>LE ROI jednostavno društvo s ograničenom odgovornošću za ugostiteljstvo, OIB 55964371332</item>
    </izvorni_sadrzaj>
    <derivirana_varijabla naziv="DomainObject.Predmet.ProtuStrankaListFormatedOIB_1">
      <item>LE ROI jednostavno društvo s ograničenom odgovornošću za ugostiteljstvo, OIB 55964371332</item>
    </derivirana_varijabla>
  </DomainObject.Predmet.ProtuStrankaListFormatedOIB>
  <DomainObject.Predmet.ProtuStrankaListFormatedWithAdress>
    <izvorni_sadrzaj>
      <item>LE ROI jednostavno društvo s ograničenom odgovornošću za ugostiteljstvo, Lelijski odvojak 30, 10000 Zagreb</item>
    </izvorni_sadrzaj>
    <derivirana_varijabla naziv="DomainObject.Predmet.ProtuStrankaListFormatedWithAdress_1">
      <item>LE ROI jednostavno društvo s ograničenom odgovornošću za ugostiteljstvo, Lelijski odvojak 30, 10000 Zagreb</item>
    </derivirana_varijabla>
  </DomainObject.Predmet.ProtuStrankaListFormatedWithAdress>
  <DomainObject.Predmet.ProtuStrankaListFormatedWithAdressOIB>
    <izvorni_sadrzaj>
      <item>LE ROI jednostavno društvo s ograničenom odgovornošću za ugostiteljstvo, OIB 55964371332, Lelijski odvojak 30, 10000 Zagreb</item>
    </izvorni_sadrzaj>
    <derivirana_varijabla naziv="DomainObject.Predmet.ProtuStrankaListFormatedWithAdressOIB_1">
      <item>LE ROI jednostavno društvo s ograničenom odgovornošću za ugostiteljstvo, OIB 55964371332, Lelijski odvojak 30, 10000 Zagreb</item>
    </derivirana_varijabla>
  </DomainObject.Predmet.ProtuStrankaListFormatedWithAdressOIB>
  <DomainObject.Predmet.ProtuStrankaListNazivFormated>
    <izvorni_sadrzaj>
      <item>LE ROI jednostavno društvo s ograničenom odgovornošću za ugostiteljstvo</item>
    </izvorni_sadrzaj>
    <derivirana_varijabla naziv="DomainObject.Predmet.ProtuStrankaListNazivFormated_1">
      <item>LE ROI jednostavno društvo s ograničenom odgovornošću za ugostiteljstvo</item>
    </derivirana_varijabla>
  </DomainObject.Predmet.ProtuStrankaListNazivFormated>
  <DomainObject.Predmet.ProtuStrankaListNazivFormatedOIB>
    <izvorni_sadrzaj>
      <item>LE ROI jednostavno društvo s ograničenom odgovornošću za ugostiteljstvo, OIB 55964371332</item>
    </izvorni_sadrzaj>
    <derivirana_varijabla naziv="DomainObject.Predmet.ProtuStrankaListNazivFormatedOIB_1">
      <item>LE ROI jednostavno društvo s ograničenom odgovornošću za ugostiteljstvo, OIB 55964371332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 ROI jednostavno društvo s ograničenom odgovornošću za ugostiteljstvo</izvorni_sadrzaj>
    <derivirana_varijabla naziv="DomainObject.Predmet.ProtustrankaIDrugi_1">LE ROI jednostavno društvo s ograničenom odgovornošću za ugostiteljstvo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LE ROI jednostavno društvo s ograničenom odgovornošću za ugostiteljstvo, OIB 55964371332, Lelijski odvojak 30, 10000 Zagreb</izvorni_sadrzaj>
    <derivirana_varijabla naziv="DomainObject.Predmet.ProtustrankaIDrugiAdressOIB_1">LE ROI jednostavno društvo s ograničenom odgovornošću za ugostiteljstvo, OIB 55964371332, Lelijski odvojak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 ROI jednostavno društvo s ograničenom odgovornošću za ugostiteljstvo</item>
      <item>Financijska agencija</item>
    </izvorni_sadrzaj>
    <derivirana_varijabla naziv="DomainObject.Predmet.SudioniciListNaziv_1">
      <item>LE ROI jednostavno društvo s ograničenom odgovornošću za ugostiteljstvo</item>
      <item>Financijska agencija</item>
    </derivirana_varijabla>
  </DomainObject.Predmet.SudioniciListNaziv>
  <DomainObject.Predmet.SudioniciListAdressOIB>
    <izvorni_sadrzaj>
      <item>LE ROI jednostavno društvo s ograničenom odgovornošću za ugostiteljstvo, OIB 55964371332, Lelijski odvojak 30,10000 Zagreb</item>
      <item>Financijska agencija, OIB 85821130368, TRG SVIBANJSKIH ŽRTAVA 1995. 1,10000 Zagreb</item>
    </izvorni_sadrzaj>
    <derivirana_varijabla naziv="DomainObject.Predmet.SudioniciListAdressOIB_1">
      <item>LE ROI jednostavno društvo s ograničenom odgovornošću za ugostiteljstvo, OIB 55964371332, Lelijski odvojak 30,10000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55964371332</item>
      <item>, OIB 85821130368</item>
    </izvorni_sadrzaj>
    <derivirana_varijabla naziv="DomainObject.Predmet.SudioniciListNazivOIB_1">
      <item>, OIB 55964371332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140</properties:Words>
  <properties:Characters>841</properties:Characters>
  <properties:Lines>47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2021-04-20T11:06:00Z</cp:lastPrinted>
  <dcterms:modified xmlns:xsi="http://www.w3.org/2001/XMLSchema-instance" xsi:type="dcterms:W3CDTF">2021-04-20T11:06:00Z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